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0B631BE3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3F3238">
        <w:t>SW EUDI Wallet</w:t>
      </w:r>
      <w:r w:rsidR="00AD3589">
        <w:t xml:space="preserve"> Adapter</w:t>
      </w:r>
    </w:p>
    <w:p w14:paraId="162B6A69" w14:textId="4A42BA65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="007A1276" w:rsidRPr="007073E7">
        <w:t>Z42</w:t>
      </w:r>
      <w:r w:rsidR="007A1276">
        <w:t>-2026-</w:t>
      </w:r>
      <w:r w:rsidR="003F3238">
        <w:t>0087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543767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543767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543767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543767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543767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543767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Nomenclature des unités territoriales statistiques</w:t>
      </w:r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543767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  <w:rPr>
          <w:noProof/>
        </w:rPr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34A79F1" w14:textId="414A0FFA" w:rsidR="00CB5382" w:rsidRPr="00832A08" w:rsidRDefault="00CB5382" w:rsidP="00CB5382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</w:t>
      </w:r>
      <w:r>
        <w:rPr>
          <w:b/>
          <w:color w:val="007A89" w:themeColor="text2"/>
        </w:rPr>
        <w:t>Projektmanagement</w:t>
      </w:r>
      <w:r w:rsidRPr="00832A08">
        <w:rPr>
          <w:b/>
          <w:color w:val="007A89" w:themeColor="text2"/>
        </w:rPr>
        <w:t xml:space="preserve">: </w:t>
      </w:r>
    </w:p>
    <w:p w14:paraId="0B350C17" w14:textId="77777777" w:rsidR="00CB5382" w:rsidRDefault="00CB5382" w:rsidP="00CB5382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1329588422"/>
          <w:placeholder>
            <w:docPart w:val="E5A2957B577444EC8ED777C8ACC1A0FB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1D7373" w14:textId="77777777" w:rsidR="00CB5382" w:rsidRDefault="00CB5382" w:rsidP="00CB5382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02876713"/>
          <w:placeholder>
            <w:docPart w:val="EFE5D63344E44160A662DC13C6BAD1A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DE2B2E2" w14:textId="77777777" w:rsidR="00CB5382" w:rsidRDefault="00CB5382" w:rsidP="00CB5382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40911771"/>
          <w:placeholder>
            <w:docPart w:val="8019C09D41C9426EAA9794AC1F79246B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48FE417F" w14:textId="52423224" w:rsidR="00CB5382" w:rsidRPr="00832A08" w:rsidRDefault="00CB5382" w:rsidP="00CB5382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</w:t>
      </w:r>
      <w:r>
        <w:rPr>
          <w:b/>
          <w:color w:val="007A89" w:themeColor="text2"/>
        </w:rPr>
        <w:t>Projektleitung</w:t>
      </w:r>
      <w:r w:rsidRPr="00832A08">
        <w:rPr>
          <w:b/>
          <w:color w:val="007A89" w:themeColor="text2"/>
        </w:rPr>
        <w:t xml:space="preserve"> </w:t>
      </w:r>
    </w:p>
    <w:p w14:paraId="5D237F6D" w14:textId="77777777" w:rsidR="00CB5382" w:rsidRDefault="00CB5382" w:rsidP="00CB5382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1566167797"/>
          <w:placeholder>
            <w:docPart w:val="382C13659C2A47A9B9DE037F89328B92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5DC4DB8" w14:textId="77777777" w:rsidR="00CB5382" w:rsidRDefault="00CB5382" w:rsidP="00CB5382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295869693"/>
          <w:placeholder>
            <w:docPart w:val="EE05933481C84DD7971E504ABE12102C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5F9E4C81" w14:textId="77777777" w:rsidR="00CB5382" w:rsidRDefault="00CB5382" w:rsidP="00CB5382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1375042054"/>
          <w:placeholder>
            <w:docPart w:val="7252EA27F0304DCB9EADDF6A10A2A9E5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78D69528" w14:textId="77777777" w:rsidR="00CB5382" w:rsidRDefault="00CB5382" w:rsidP="00832A08">
      <w:pPr>
        <w:tabs>
          <w:tab w:val="left" w:pos="2552"/>
        </w:tabs>
        <w:ind w:left="567"/>
        <w:rPr>
          <w:noProof/>
        </w:rPr>
      </w:pPr>
    </w:p>
    <w:p w14:paraId="6B9338CF" w14:textId="113A3100" w:rsidR="00230F8D" w:rsidRPr="007A1276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7A1276">
        <w:rPr>
          <w:b/>
        </w:rPr>
        <w:t>Störungsmeldung (</w:t>
      </w:r>
      <w:r w:rsidR="006F4612" w:rsidRPr="007A1276">
        <w:rPr>
          <w:b/>
        </w:rPr>
        <w:t>s</w:t>
      </w:r>
      <w:r w:rsidRPr="007A1276">
        <w:rPr>
          <w:b/>
        </w:rPr>
        <w:t>ofern zutreffend)</w:t>
      </w:r>
    </w:p>
    <w:p w14:paraId="09F73D69" w14:textId="7790AF09" w:rsidR="00230F8D" w:rsidRPr="007A1276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7A1276">
        <w:t xml:space="preserve">Name: </w:t>
      </w:r>
      <w:r w:rsidR="003346C1" w:rsidRPr="007A1276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6CFBA14F" w14:textId="6C8B7116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Telefonnummer: </w:t>
      </w:r>
      <w:r w:rsidRPr="007A1276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0C684E6F" w14:textId="0FBB21FF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E-Mailadresse: </w:t>
      </w:r>
      <w:r w:rsidRPr="007A1276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1895C02F" w14:textId="0E67933A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WEB-Mailadresse: </w:t>
      </w:r>
      <w:r w:rsidR="003346C1" w:rsidRPr="007A1276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43FA85F8" w14:textId="4D304C5F" w:rsidR="00230F8D" w:rsidRPr="007A1276" w:rsidRDefault="00230F8D" w:rsidP="00832A08">
      <w:pPr>
        <w:ind w:left="567"/>
        <w:rPr>
          <w:sz w:val="28"/>
        </w:rPr>
      </w:pPr>
      <w:r w:rsidRPr="007A1276">
        <w:t>Störung über (Ticket, …):</w:t>
      </w:r>
      <w:r w:rsidR="003346C1" w:rsidRPr="007A1276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7A1276">
        <w:t>Annahme der Störungsmeldung während folgender Geschäftszeit</w:t>
      </w:r>
      <w:r w:rsidR="003346C1" w:rsidRPr="007A1276">
        <w:t>en</w:t>
      </w:r>
      <w:r w:rsidRPr="007A1276">
        <w:t xml:space="preserve"> des Auftragnehmers:</w:t>
      </w:r>
      <w:r w:rsidR="003346C1" w:rsidRPr="007A1276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1814E6BA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543767">
      <w:rPr>
        <w:color w:val="007A89" w:themeColor="text2"/>
      </w:rPr>
      <w:t>2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398829">
    <w:abstractNumId w:val="11"/>
  </w:num>
  <w:num w:numId="2" w16cid:durableId="1478182560">
    <w:abstractNumId w:val="11"/>
  </w:num>
  <w:num w:numId="3" w16cid:durableId="705104542">
    <w:abstractNumId w:val="9"/>
  </w:num>
  <w:num w:numId="4" w16cid:durableId="639922528">
    <w:abstractNumId w:val="7"/>
  </w:num>
  <w:num w:numId="5" w16cid:durableId="961809564">
    <w:abstractNumId w:val="6"/>
  </w:num>
  <w:num w:numId="6" w16cid:durableId="180360022">
    <w:abstractNumId w:val="5"/>
  </w:num>
  <w:num w:numId="7" w16cid:durableId="598828131">
    <w:abstractNumId w:val="4"/>
  </w:num>
  <w:num w:numId="8" w16cid:durableId="668678450">
    <w:abstractNumId w:val="8"/>
  </w:num>
  <w:num w:numId="9" w16cid:durableId="835805982">
    <w:abstractNumId w:val="3"/>
  </w:num>
  <w:num w:numId="10" w16cid:durableId="1690915406">
    <w:abstractNumId w:val="2"/>
  </w:num>
  <w:num w:numId="11" w16cid:durableId="775518993">
    <w:abstractNumId w:val="1"/>
  </w:num>
  <w:num w:numId="12" w16cid:durableId="1972903035">
    <w:abstractNumId w:val="0"/>
  </w:num>
  <w:num w:numId="13" w16cid:durableId="2110198946">
    <w:abstractNumId w:val="12"/>
  </w:num>
  <w:num w:numId="14" w16cid:durableId="102475106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lqvwsxzKi2y8HmaNwS6dpaW//ZLfmRqDGgQUqCS36S+2jY1YuA8+tiCEmw9Mm1HNz0Q/BFq2aShmQPLsqFIBpw==" w:saltValue="NO48dwf1diJUg3l3KAH2t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A2BF6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3F3238"/>
    <w:rsid w:val="004546DC"/>
    <w:rsid w:val="00462C8A"/>
    <w:rsid w:val="004A4696"/>
    <w:rsid w:val="004B3DBE"/>
    <w:rsid w:val="004C4073"/>
    <w:rsid w:val="004C6DF7"/>
    <w:rsid w:val="004D111F"/>
    <w:rsid w:val="004E6E0A"/>
    <w:rsid w:val="00501E4F"/>
    <w:rsid w:val="005100BE"/>
    <w:rsid w:val="00543767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4430D"/>
    <w:rsid w:val="007536C7"/>
    <w:rsid w:val="00762CF9"/>
    <w:rsid w:val="00791042"/>
    <w:rsid w:val="007A1276"/>
    <w:rsid w:val="007D526E"/>
    <w:rsid w:val="007D6BE7"/>
    <w:rsid w:val="00832A08"/>
    <w:rsid w:val="00833CF0"/>
    <w:rsid w:val="008407C1"/>
    <w:rsid w:val="008542D6"/>
    <w:rsid w:val="00866F05"/>
    <w:rsid w:val="008C1E49"/>
    <w:rsid w:val="00927232"/>
    <w:rsid w:val="00932F7D"/>
    <w:rsid w:val="00945DED"/>
    <w:rsid w:val="00945F23"/>
    <w:rsid w:val="009540FF"/>
    <w:rsid w:val="009605B0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AD3589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B5382"/>
    <w:rsid w:val="00CD4BDA"/>
    <w:rsid w:val="00CE2DAF"/>
    <w:rsid w:val="00CF17B6"/>
    <w:rsid w:val="00CF1E51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  <w:rsid w:val="00FA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A2957B577444EC8ED777C8ACC1A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26B19-180A-4EED-8EEE-20315C529D6A}"/>
      </w:docPartPr>
      <w:docPartBody>
        <w:p w:rsidR="008516AA" w:rsidRDefault="008516AA" w:rsidP="008516AA">
          <w:pPr>
            <w:pStyle w:val="E5A2957B577444EC8ED777C8ACC1A0F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E5D63344E44160A662DC13C6BAD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398830-E1FC-4205-A8E9-B9B5F412ED9A}"/>
      </w:docPartPr>
      <w:docPartBody>
        <w:p w:rsidR="008516AA" w:rsidRDefault="008516AA" w:rsidP="008516AA">
          <w:pPr>
            <w:pStyle w:val="EFE5D63344E44160A662DC13C6BAD1A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19C09D41C9426EAA9794AC1F7924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362C29-2694-407F-B037-706960589E46}"/>
      </w:docPartPr>
      <w:docPartBody>
        <w:p w:rsidR="008516AA" w:rsidRDefault="008516AA" w:rsidP="008516AA">
          <w:pPr>
            <w:pStyle w:val="8019C09D41C9426EAA9794AC1F7924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2C13659C2A47A9B9DE037F89328B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123E4E-6E74-4A41-9C12-36FFB224E68F}"/>
      </w:docPartPr>
      <w:docPartBody>
        <w:p w:rsidR="008516AA" w:rsidRDefault="008516AA" w:rsidP="008516AA">
          <w:pPr>
            <w:pStyle w:val="382C13659C2A47A9B9DE037F89328B9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05933481C84DD7971E504ABE1210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531D08-8BCB-4C98-9232-F06E39A2DB4D}"/>
      </w:docPartPr>
      <w:docPartBody>
        <w:p w:rsidR="008516AA" w:rsidRDefault="008516AA" w:rsidP="008516AA">
          <w:pPr>
            <w:pStyle w:val="EE05933481C84DD7971E504ABE12102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52EA27F0304DCB9EADDF6A10A2A9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E96797-B340-405D-A8A6-B193EA81C0D6}"/>
      </w:docPartPr>
      <w:docPartBody>
        <w:p w:rsidR="008516AA" w:rsidRDefault="008516AA" w:rsidP="008516AA">
          <w:pPr>
            <w:pStyle w:val="7252EA27F0304DCB9EADDF6A10A2A9E5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562C5F"/>
    <w:rsid w:val="006A1A0B"/>
    <w:rsid w:val="00736D5A"/>
    <w:rsid w:val="0074430D"/>
    <w:rsid w:val="008516AA"/>
    <w:rsid w:val="00866F05"/>
    <w:rsid w:val="009605B0"/>
    <w:rsid w:val="00CF1E51"/>
    <w:rsid w:val="00E1117A"/>
    <w:rsid w:val="00F3440E"/>
    <w:rsid w:val="00FA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16A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  <w:style w:type="paragraph" w:customStyle="1" w:styleId="E5A2957B577444EC8ED777C8ACC1A0FB">
    <w:name w:val="E5A2957B577444EC8ED777C8ACC1A0FB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E5D63344E44160A662DC13C6BAD1AF">
    <w:name w:val="EFE5D63344E44160A662DC13C6BAD1AF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19C09D41C9426EAA9794AC1F79246B">
    <w:name w:val="8019C09D41C9426EAA9794AC1F79246B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2C13659C2A47A9B9DE037F89328B92">
    <w:name w:val="382C13659C2A47A9B9DE037F89328B92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05933481C84DD7971E504ABE12102C">
    <w:name w:val="EE05933481C84DD7971E504ABE12102C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52EA27F0304DCB9EADDF6A10A2A9E5">
    <w:name w:val="7252EA27F0304DCB9EADDF6A10A2A9E5"/>
    <w:rsid w:val="008516A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2A0539-C064-4282-87C6-35F5F8731D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4</Pages>
  <Words>513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Lobsch, Nico (ITZBund B, Z 4)</cp:lastModifiedBy>
  <cp:revision>10</cp:revision>
  <cp:lastPrinted>2025-08-21T10:48:00Z</cp:lastPrinted>
  <dcterms:created xsi:type="dcterms:W3CDTF">2025-11-13T08:06:00Z</dcterms:created>
  <dcterms:modified xsi:type="dcterms:W3CDTF">2026-07-23T06:42:00Z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